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93A1C" w14:textId="16C216C1" w:rsidR="001466B0" w:rsidRPr="00502CAA" w:rsidRDefault="00502CAA" w:rsidP="00325C5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502CAA"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SUPBANCO-DAF-CM-2021-0089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9A93A1C" w14:textId="16C216C1" w:rsidR="001466B0" w:rsidRPr="00502CAA" w:rsidRDefault="00502CAA" w:rsidP="00325C5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502CAA"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SUPBANCO-DAF-CM-2021-0089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502CA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6AE4100B" w14:textId="77777777" w:rsidR="0026335F" w:rsidRPr="0026335F" w:rsidRDefault="00502CA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502CAA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57A962C2" w14:textId="77777777" w:rsidR="002E1412" w:rsidRPr="00F737DC" w:rsidRDefault="00502CAA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502CA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3714B582" w14:textId="77777777" w:rsidR="002E1412" w:rsidRPr="002E1412" w:rsidRDefault="00502CA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24</cp:revision>
  <cp:lastPrinted>2011-03-04T18:48:00Z</cp:lastPrinted>
  <dcterms:created xsi:type="dcterms:W3CDTF">2014-01-15T13:04:00Z</dcterms:created>
  <dcterms:modified xsi:type="dcterms:W3CDTF">2021-11-04T19:13:00Z</dcterms:modified>
</cp:coreProperties>
</file>